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048F4" w14:textId="77777777" w:rsidR="00A1716E" w:rsidRDefault="00A1716E" w:rsidP="00A1716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7CB7722" w14:textId="77777777" w:rsidR="00A1716E" w:rsidRDefault="00A1716E" w:rsidP="00A1716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3A61990" w14:textId="77777777" w:rsidR="00A1716E" w:rsidRDefault="00A171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62F645B" w14:textId="77777777" w:rsidR="00A1716E" w:rsidRDefault="00A1716E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329D5FE" w14:textId="77777777" w:rsidR="0085747A" w:rsidRPr="00C63B3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63B35">
        <w:rPr>
          <w:rFonts w:ascii="Corbel" w:hAnsi="Corbel"/>
          <w:b/>
          <w:smallCaps/>
          <w:sz w:val="24"/>
          <w:szCs w:val="24"/>
        </w:rPr>
        <w:t>SYLABUS</w:t>
      </w:r>
    </w:p>
    <w:p w14:paraId="07035070" w14:textId="77777777" w:rsidR="00270024" w:rsidRPr="00C63B35" w:rsidRDefault="00270024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D227F21" w14:textId="77777777" w:rsidR="004F7E45" w:rsidRPr="00C63B35" w:rsidRDefault="004F7E45" w:rsidP="004F7E4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63B3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5F7403A8" w14:textId="77777777" w:rsidR="004F7E45" w:rsidRPr="009B4007" w:rsidRDefault="004F7E45" w:rsidP="004F7E45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Rok akademicki </w:t>
      </w:r>
      <w:r w:rsidRPr="009B4007">
        <w:rPr>
          <w:rFonts w:ascii="Corbel" w:hAnsi="Corbel"/>
          <w:b/>
          <w:bCs/>
          <w:sz w:val="24"/>
          <w:szCs w:val="24"/>
        </w:rPr>
        <w:t>202</w:t>
      </w:r>
      <w:r>
        <w:rPr>
          <w:rFonts w:ascii="Corbel" w:hAnsi="Corbel"/>
          <w:b/>
          <w:bCs/>
          <w:sz w:val="24"/>
          <w:szCs w:val="24"/>
        </w:rPr>
        <w:t>6</w:t>
      </w:r>
      <w:r w:rsidRPr="009B4007">
        <w:rPr>
          <w:rFonts w:ascii="Corbel" w:hAnsi="Corbel"/>
          <w:b/>
          <w:bCs/>
          <w:sz w:val="24"/>
          <w:szCs w:val="24"/>
        </w:rPr>
        <w:t>/202</w:t>
      </w:r>
      <w:r>
        <w:rPr>
          <w:rFonts w:ascii="Corbel" w:hAnsi="Corbel"/>
          <w:b/>
          <w:bCs/>
          <w:sz w:val="24"/>
          <w:szCs w:val="24"/>
        </w:rPr>
        <w:t>7</w:t>
      </w:r>
    </w:p>
    <w:p w14:paraId="3AFD9990" w14:textId="77777777" w:rsidR="0085747A" w:rsidRPr="00C63B3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F907A6" w14:textId="77777777" w:rsidR="0085747A" w:rsidRPr="00C63B3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63B35">
        <w:rPr>
          <w:rFonts w:ascii="Corbel" w:hAnsi="Corbel"/>
          <w:szCs w:val="24"/>
        </w:rPr>
        <w:t xml:space="preserve">1. </w:t>
      </w:r>
      <w:r w:rsidR="0085747A" w:rsidRPr="00C63B35">
        <w:rPr>
          <w:rFonts w:ascii="Corbel" w:hAnsi="Corbel"/>
          <w:szCs w:val="24"/>
        </w:rPr>
        <w:t xml:space="preserve">Podstawowe </w:t>
      </w:r>
      <w:r w:rsidR="00445970" w:rsidRPr="00C63B3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63B35" w14:paraId="79888F86" w14:textId="77777777" w:rsidTr="00B819C8">
        <w:tc>
          <w:tcPr>
            <w:tcW w:w="2694" w:type="dxa"/>
            <w:vAlign w:val="center"/>
          </w:tcPr>
          <w:p w14:paraId="45A73915" w14:textId="77777777" w:rsidR="0085747A" w:rsidRPr="00C63B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45A2EF" w14:textId="77777777" w:rsidR="0085747A" w:rsidRPr="00C63B35" w:rsidRDefault="002467FD" w:rsidP="004F7E4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918B1" w:rsidRPr="00C63B35">
              <w:rPr>
                <w:rFonts w:ascii="Corbel" w:hAnsi="Corbel"/>
                <w:sz w:val="24"/>
                <w:szCs w:val="24"/>
              </w:rPr>
              <w:t>misja głosu</w:t>
            </w:r>
          </w:p>
        </w:tc>
      </w:tr>
      <w:tr w:rsidR="0085747A" w:rsidRPr="00C63B35" w14:paraId="0BD6F032" w14:textId="77777777" w:rsidTr="00B819C8">
        <w:tc>
          <w:tcPr>
            <w:tcW w:w="2694" w:type="dxa"/>
            <w:vAlign w:val="center"/>
          </w:tcPr>
          <w:p w14:paraId="06F70CAE" w14:textId="77777777" w:rsidR="0085747A" w:rsidRPr="00C63B3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63B3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AE3292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C63B35" w14:paraId="17A5CA9D" w14:textId="77777777" w:rsidTr="00B819C8">
        <w:tc>
          <w:tcPr>
            <w:tcW w:w="2694" w:type="dxa"/>
            <w:vAlign w:val="center"/>
          </w:tcPr>
          <w:p w14:paraId="4FC969E2" w14:textId="77777777" w:rsidR="0085747A" w:rsidRPr="00C63B3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</w:t>
            </w:r>
            <w:r w:rsidR="0085747A" w:rsidRPr="00C63B3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C63B3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CEFD405" w14:textId="77777777" w:rsidR="0085747A" w:rsidRPr="00C63B35" w:rsidRDefault="00DA0865" w:rsidP="002700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85747A" w:rsidRPr="00C63B35" w14:paraId="2A2EF36F" w14:textId="77777777" w:rsidTr="00B819C8">
        <w:tc>
          <w:tcPr>
            <w:tcW w:w="2694" w:type="dxa"/>
            <w:vAlign w:val="center"/>
          </w:tcPr>
          <w:p w14:paraId="4E5ABA2F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9A56C0D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C63B35" w14:paraId="14688D3C" w14:textId="77777777" w:rsidTr="00B819C8">
        <w:tc>
          <w:tcPr>
            <w:tcW w:w="2694" w:type="dxa"/>
            <w:vAlign w:val="center"/>
          </w:tcPr>
          <w:p w14:paraId="663DB274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7F3F0C4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C63B35" w14:paraId="1F5432C1" w14:textId="77777777" w:rsidTr="00B819C8">
        <w:tc>
          <w:tcPr>
            <w:tcW w:w="2694" w:type="dxa"/>
            <w:vAlign w:val="center"/>
          </w:tcPr>
          <w:p w14:paraId="09FEFE35" w14:textId="77777777" w:rsidR="0085747A" w:rsidRPr="00C63B3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6AEEB4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C63B35" w14:paraId="0E3BC500" w14:textId="77777777" w:rsidTr="00B819C8">
        <w:tc>
          <w:tcPr>
            <w:tcW w:w="2694" w:type="dxa"/>
            <w:vAlign w:val="center"/>
          </w:tcPr>
          <w:p w14:paraId="7C2BD4E6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938400" w14:textId="77777777" w:rsidR="0085747A" w:rsidRPr="00C63B3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C63B35" w14:paraId="0D3040E0" w14:textId="77777777" w:rsidTr="00B819C8">
        <w:tc>
          <w:tcPr>
            <w:tcW w:w="2694" w:type="dxa"/>
            <w:vAlign w:val="center"/>
          </w:tcPr>
          <w:p w14:paraId="2601520A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B51696" w14:textId="77777777" w:rsidR="0085747A" w:rsidRPr="00C63B35" w:rsidRDefault="002467FD" w:rsidP="002467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63B35" w14:paraId="300B4004" w14:textId="77777777" w:rsidTr="00B819C8">
        <w:tc>
          <w:tcPr>
            <w:tcW w:w="2694" w:type="dxa"/>
            <w:vAlign w:val="center"/>
          </w:tcPr>
          <w:p w14:paraId="0F3596B0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63B35">
              <w:rPr>
                <w:rFonts w:ascii="Corbel" w:hAnsi="Corbel"/>
                <w:sz w:val="24"/>
                <w:szCs w:val="24"/>
              </w:rPr>
              <w:t>/y</w:t>
            </w:r>
            <w:r w:rsidRPr="00C63B3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E29217" w14:textId="77777777" w:rsidR="0085747A" w:rsidRPr="00C63B35" w:rsidRDefault="006C291B" w:rsidP="002700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1 semestr</w:t>
            </w:r>
          </w:p>
        </w:tc>
      </w:tr>
      <w:tr w:rsidR="0085747A" w:rsidRPr="00C63B35" w14:paraId="34B63E8F" w14:textId="77777777" w:rsidTr="00B819C8">
        <w:tc>
          <w:tcPr>
            <w:tcW w:w="2694" w:type="dxa"/>
            <w:vAlign w:val="center"/>
          </w:tcPr>
          <w:p w14:paraId="3AA3B41E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41B47F" w14:textId="77777777" w:rsidR="0085747A" w:rsidRPr="00C63B35" w:rsidRDefault="002700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Moduł </w:t>
            </w:r>
            <w:r w:rsidR="006C291B" w:rsidRPr="00C63B35">
              <w:rPr>
                <w:rFonts w:ascii="Corbel" w:hAnsi="Corbel"/>
                <w:b w:val="0"/>
                <w:sz w:val="24"/>
                <w:szCs w:val="24"/>
              </w:rPr>
              <w:t>F. Wsparcie warsztatu pracy pedagoga specjalnego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>, F.1. Emisja głosu</w:t>
            </w:r>
          </w:p>
        </w:tc>
      </w:tr>
      <w:tr w:rsidR="00923D7D" w:rsidRPr="00C63B35" w14:paraId="62F2E568" w14:textId="77777777" w:rsidTr="00B819C8">
        <w:tc>
          <w:tcPr>
            <w:tcW w:w="2694" w:type="dxa"/>
            <w:vAlign w:val="center"/>
          </w:tcPr>
          <w:p w14:paraId="4E8AC64B" w14:textId="77777777" w:rsidR="00923D7D" w:rsidRPr="00C63B3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CE61CFD" w14:textId="77777777" w:rsidR="00923D7D" w:rsidRPr="00C63B35" w:rsidRDefault="006C29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63B35" w14:paraId="6456AE5E" w14:textId="77777777" w:rsidTr="00B819C8">
        <w:tc>
          <w:tcPr>
            <w:tcW w:w="2694" w:type="dxa"/>
            <w:vAlign w:val="center"/>
          </w:tcPr>
          <w:p w14:paraId="1B57BC45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DE75B7" w14:textId="73D372CD" w:rsidR="0085747A" w:rsidRPr="00C63B35" w:rsidRDefault="005318E7" w:rsidP="004F7E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4F7E45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4F7E45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C63B35" w14:paraId="6DE8DCAE" w14:textId="77777777" w:rsidTr="00B819C8">
        <w:tc>
          <w:tcPr>
            <w:tcW w:w="2694" w:type="dxa"/>
            <w:vAlign w:val="center"/>
          </w:tcPr>
          <w:p w14:paraId="6C6C3186" w14:textId="77777777" w:rsidR="0085747A" w:rsidRPr="00C63B3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B4D8AB" w14:textId="50754900" w:rsidR="0085747A" w:rsidRPr="00C63B35" w:rsidRDefault="004F7E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5318E7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270024" w:rsidRPr="00C63B35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</w:p>
        </w:tc>
      </w:tr>
    </w:tbl>
    <w:p w14:paraId="1966E0C5" w14:textId="77777777" w:rsidR="00923D7D" w:rsidRPr="00C63B3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C9AC3A" w14:textId="77777777" w:rsidR="0085747A" w:rsidRPr="00C63B3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1.</w:t>
      </w:r>
      <w:r w:rsidR="00E22FBC" w:rsidRPr="00C63B35">
        <w:rPr>
          <w:rFonts w:ascii="Corbel" w:hAnsi="Corbel"/>
          <w:sz w:val="24"/>
          <w:szCs w:val="24"/>
        </w:rPr>
        <w:t>1</w:t>
      </w:r>
      <w:r w:rsidRPr="00C63B3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E0EB8F" w14:textId="77777777" w:rsidR="00923D7D" w:rsidRPr="00C63B3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914"/>
        <w:gridCol w:w="790"/>
        <w:gridCol w:w="851"/>
        <w:gridCol w:w="803"/>
        <w:gridCol w:w="822"/>
        <w:gridCol w:w="765"/>
        <w:gridCol w:w="950"/>
        <w:gridCol w:w="1188"/>
        <w:gridCol w:w="1510"/>
      </w:tblGrid>
      <w:tr w:rsidR="00015B8F" w:rsidRPr="00C63B35" w14:paraId="25B292D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B985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Semestr</w:t>
            </w:r>
          </w:p>
          <w:p w14:paraId="500F04B9" w14:textId="77777777" w:rsidR="00015B8F" w:rsidRPr="00C63B35" w:rsidRDefault="002B5EA0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(</w:t>
            </w:r>
            <w:r w:rsidR="00363F78" w:rsidRPr="00C63B3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C24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Wykł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A03C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1202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Konw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CC71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C51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Sem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AEC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EBC1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3B35">
              <w:rPr>
                <w:rFonts w:ascii="Corbel" w:hAnsi="Corbel"/>
                <w:szCs w:val="24"/>
              </w:rPr>
              <w:t>Prakt</w:t>
            </w:r>
            <w:proofErr w:type="spellEnd"/>
            <w:r w:rsidRPr="00C63B3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118B" w14:textId="77777777" w:rsidR="00015B8F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F7CF" w14:textId="77777777" w:rsidR="00015B8F" w:rsidRPr="00C63B35" w:rsidRDefault="00015B8F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3B35">
              <w:rPr>
                <w:rFonts w:ascii="Corbel" w:hAnsi="Corbel"/>
                <w:b/>
                <w:szCs w:val="24"/>
              </w:rPr>
              <w:t>Liczba pkt</w:t>
            </w:r>
            <w:r w:rsidR="00B90885" w:rsidRPr="00C63B35">
              <w:rPr>
                <w:rFonts w:ascii="Corbel" w:hAnsi="Corbel"/>
                <w:b/>
                <w:szCs w:val="24"/>
              </w:rPr>
              <w:t>.</w:t>
            </w:r>
            <w:r w:rsidRPr="00C63B3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70024" w:rsidRPr="00C63B35" w14:paraId="53476A6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FB8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3B35">
              <w:rPr>
                <w:rFonts w:ascii="Corbel" w:hAnsi="Corbel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2B3A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FA54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536F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D140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48B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CD5B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D2E8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E6A0" w14:textId="77777777" w:rsidR="00270024" w:rsidRPr="00C63B35" w:rsidRDefault="002467FD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4186" w14:textId="77777777" w:rsidR="00270024" w:rsidRPr="00C63B35" w:rsidRDefault="00270024" w:rsidP="002700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3B35">
              <w:rPr>
                <w:rFonts w:ascii="Corbel" w:hAnsi="Corbel"/>
                <w:b/>
                <w:szCs w:val="24"/>
              </w:rPr>
              <w:t>1</w:t>
            </w:r>
          </w:p>
        </w:tc>
      </w:tr>
    </w:tbl>
    <w:p w14:paraId="75C9B826" w14:textId="77777777" w:rsidR="00923D7D" w:rsidRPr="00C63B3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AA75A0" w14:textId="77777777" w:rsidR="0085747A" w:rsidRPr="00C63B3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1.</w:t>
      </w:r>
      <w:r w:rsidR="00E22FBC" w:rsidRPr="00C63B35">
        <w:rPr>
          <w:rFonts w:ascii="Corbel" w:hAnsi="Corbel"/>
          <w:smallCaps w:val="0"/>
          <w:szCs w:val="24"/>
        </w:rPr>
        <w:t>2</w:t>
      </w:r>
      <w:r w:rsidR="00F83B28" w:rsidRPr="00C63B35">
        <w:rPr>
          <w:rFonts w:ascii="Corbel" w:hAnsi="Corbel"/>
          <w:smallCaps w:val="0"/>
          <w:szCs w:val="24"/>
        </w:rPr>
        <w:t>.</w:t>
      </w:r>
      <w:r w:rsidR="00F83B28" w:rsidRPr="00C63B35">
        <w:rPr>
          <w:rFonts w:ascii="Corbel" w:hAnsi="Corbel"/>
          <w:smallCaps w:val="0"/>
          <w:szCs w:val="24"/>
        </w:rPr>
        <w:tab/>
      </w:r>
      <w:r w:rsidRPr="00C63B35">
        <w:rPr>
          <w:rFonts w:ascii="Corbel" w:hAnsi="Corbel"/>
          <w:smallCaps w:val="0"/>
          <w:szCs w:val="24"/>
        </w:rPr>
        <w:t xml:space="preserve">Sposób realizacji zajęć  </w:t>
      </w:r>
    </w:p>
    <w:p w14:paraId="646F63A6" w14:textId="77777777" w:rsidR="00270024" w:rsidRPr="00C63B35" w:rsidRDefault="00270024" w:rsidP="002700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eastAsia="MS Gothic" w:hAnsi="Corbel"/>
          <w:b w:val="0"/>
          <w:szCs w:val="24"/>
        </w:rPr>
        <w:sym w:font="Wingdings" w:char="F078"/>
      </w:r>
      <w:r w:rsidRPr="00C63B35">
        <w:rPr>
          <w:rFonts w:ascii="Corbel" w:eastAsia="MS Gothic" w:hAnsi="Corbel"/>
          <w:b w:val="0"/>
          <w:szCs w:val="24"/>
        </w:rPr>
        <w:t xml:space="preserve"> </w:t>
      </w:r>
      <w:r w:rsidRPr="00C63B3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04EC00F" w14:textId="77777777" w:rsidR="00270024" w:rsidRPr="00C63B35" w:rsidRDefault="00270024" w:rsidP="0027002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3B35">
        <w:rPr>
          <w:rFonts w:ascii="MS Gothic" w:eastAsia="MS Gothic" w:hAnsi="MS Gothic" w:cs="MS Gothic" w:hint="eastAsia"/>
          <w:b w:val="0"/>
          <w:szCs w:val="24"/>
        </w:rPr>
        <w:t>☐</w:t>
      </w:r>
      <w:r w:rsidRPr="00C63B3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82AB062" w14:textId="77777777" w:rsidR="0085747A" w:rsidRPr="00C63B3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BD442A" w14:textId="77777777" w:rsidR="00E22FBC" w:rsidRPr="00C63B3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1.3 </w:t>
      </w:r>
      <w:r w:rsidR="00F83B28" w:rsidRPr="00C63B35">
        <w:rPr>
          <w:rFonts w:ascii="Corbel" w:hAnsi="Corbel"/>
          <w:smallCaps w:val="0"/>
          <w:szCs w:val="24"/>
        </w:rPr>
        <w:tab/>
      </w:r>
      <w:r w:rsidRPr="00C63B35">
        <w:rPr>
          <w:rFonts w:ascii="Corbel" w:hAnsi="Corbel"/>
          <w:smallCaps w:val="0"/>
          <w:szCs w:val="24"/>
        </w:rPr>
        <w:t>For</w:t>
      </w:r>
      <w:r w:rsidR="00445970" w:rsidRPr="00C63B35">
        <w:rPr>
          <w:rFonts w:ascii="Corbel" w:hAnsi="Corbel"/>
          <w:smallCaps w:val="0"/>
          <w:szCs w:val="24"/>
        </w:rPr>
        <w:t xml:space="preserve">ma zaliczenia przedmiotu </w:t>
      </w:r>
      <w:r w:rsidRPr="00C63B35">
        <w:rPr>
          <w:rFonts w:ascii="Corbel" w:hAnsi="Corbel"/>
          <w:smallCaps w:val="0"/>
          <w:szCs w:val="24"/>
        </w:rPr>
        <w:t xml:space="preserve"> (z toku</w:t>
      </w:r>
      <w:r w:rsidR="00270024" w:rsidRPr="00C63B35">
        <w:rPr>
          <w:rFonts w:ascii="Corbel" w:hAnsi="Corbel"/>
          <w:smallCaps w:val="0"/>
          <w:szCs w:val="24"/>
        </w:rPr>
        <w:t>)</w:t>
      </w:r>
    </w:p>
    <w:p w14:paraId="3FECF1AC" w14:textId="77777777" w:rsidR="00270024" w:rsidRPr="00C63B35" w:rsidRDefault="0027002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00003B57" w14:textId="77777777" w:rsidR="00E960BB" w:rsidRPr="00C63B3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F122A4" w14:textId="77777777" w:rsidR="00E960BB" w:rsidRPr="00C63B3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63B3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63B35" w14:paraId="21BE99ED" w14:textId="77777777" w:rsidTr="00745302">
        <w:tc>
          <w:tcPr>
            <w:tcW w:w="9670" w:type="dxa"/>
          </w:tcPr>
          <w:p w14:paraId="74CAC398" w14:textId="77777777" w:rsidR="0085747A" w:rsidRPr="00C63B35" w:rsidRDefault="006C291B" w:rsidP="006C291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14:paraId="2823EEBE" w14:textId="77777777" w:rsidR="00153C41" w:rsidRPr="00C63B3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8ABA1B" w14:textId="77777777" w:rsidR="0085747A" w:rsidRPr="00C63B3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63B35">
        <w:rPr>
          <w:rFonts w:ascii="Corbel" w:hAnsi="Corbel"/>
          <w:szCs w:val="24"/>
        </w:rPr>
        <w:t>3.</w:t>
      </w:r>
      <w:r w:rsidR="0085747A" w:rsidRPr="00C63B35">
        <w:rPr>
          <w:rFonts w:ascii="Corbel" w:hAnsi="Corbel"/>
          <w:szCs w:val="24"/>
        </w:rPr>
        <w:t xml:space="preserve"> </w:t>
      </w:r>
      <w:r w:rsidR="00A84C85" w:rsidRPr="00C63B35">
        <w:rPr>
          <w:rFonts w:ascii="Corbel" w:hAnsi="Corbel"/>
          <w:szCs w:val="24"/>
        </w:rPr>
        <w:t>cele, efekty uczenia się</w:t>
      </w:r>
      <w:r w:rsidR="0085747A" w:rsidRPr="00C63B35">
        <w:rPr>
          <w:rFonts w:ascii="Corbel" w:hAnsi="Corbel"/>
          <w:szCs w:val="24"/>
        </w:rPr>
        <w:t xml:space="preserve"> , treści Programowe i stosowane metody Dydaktyczne</w:t>
      </w:r>
    </w:p>
    <w:p w14:paraId="3612516F" w14:textId="77777777" w:rsidR="0085747A" w:rsidRPr="00C63B3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CAEEEE" w14:textId="77777777" w:rsidR="0085747A" w:rsidRPr="00C63B3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3.1 </w:t>
      </w:r>
      <w:r w:rsidR="00C05F44" w:rsidRPr="00C63B35">
        <w:rPr>
          <w:rFonts w:ascii="Corbel" w:hAnsi="Corbel"/>
          <w:sz w:val="24"/>
          <w:szCs w:val="24"/>
        </w:rPr>
        <w:t>Cele przedmiotu</w:t>
      </w:r>
    </w:p>
    <w:p w14:paraId="3F3D17F9" w14:textId="77777777" w:rsidR="00F83B28" w:rsidRPr="00C63B3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6C291B" w:rsidRPr="00C63B35" w14:paraId="27B3C14B" w14:textId="77777777" w:rsidTr="004E6589">
        <w:tc>
          <w:tcPr>
            <w:tcW w:w="851" w:type="dxa"/>
            <w:vAlign w:val="center"/>
          </w:tcPr>
          <w:p w14:paraId="25CD7A82" w14:textId="77777777" w:rsidR="006C291B" w:rsidRPr="00C63B35" w:rsidRDefault="006C291B" w:rsidP="004E65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E198E7" w14:textId="77777777" w:rsidR="006C291B" w:rsidRPr="00C63B35" w:rsidRDefault="006C291B" w:rsidP="004E6589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Zapoznanie z budową anatomiczną i działaniem narządu głosu, jego higieny podczas śpiewania i mówienia a także technikami prawidłowego oddychania</w:t>
            </w:r>
          </w:p>
        </w:tc>
      </w:tr>
      <w:tr w:rsidR="006C291B" w:rsidRPr="00C63B35" w14:paraId="76A689D5" w14:textId="77777777" w:rsidTr="004E6589">
        <w:tc>
          <w:tcPr>
            <w:tcW w:w="851" w:type="dxa"/>
            <w:vAlign w:val="center"/>
          </w:tcPr>
          <w:p w14:paraId="360B18E3" w14:textId="77777777" w:rsidR="006C291B" w:rsidRPr="00C63B35" w:rsidRDefault="006C291B" w:rsidP="004E658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C6909C" w14:textId="77777777" w:rsidR="006C291B" w:rsidRPr="00C63B35" w:rsidRDefault="006C291B" w:rsidP="00C170A0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profesjonalnego korzystania z głosu w procesie </w:t>
            </w:r>
            <w:r w:rsidR="00C170A0" w:rsidRPr="00C63B35">
              <w:rPr>
                <w:rFonts w:ascii="Corbel" w:hAnsi="Corbel"/>
                <w:b w:val="0"/>
                <w:sz w:val="24"/>
                <w:szCs w:val="24"/>
              </w:rPr>
              <w:t>kształcenia</w:t>
            </w:r>
          </w:p>
        </w:tc>
      </w:tr>
      <w:tr w:rsidR="006C291B" w:rsidRPr="00C63B35" w14:paraId="73F15647" w14:textId="77777777" w:rsidTr="004E6589">
        <w:tc>
          <w:tcPr>
            <w:tcW w:w="851" w:type="dxa"/>
            <w:vAlign w:val="center"/>
          </w:tcPr>
          <w:p w14:paraId="6E02B66C" w14:textId="77777777" w:rsidR="006C291B" w:rsidRPr="00C63B35" w:rsidRDefault="006C291B" w:rsidP="004E65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1D4BC9" w14:textId="77777777" w:rsidR="006C291B" w:rsidRPr="00C63B35" w:rsidRDefault="006C291B" w:rsidP="004E6589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63B35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14:paraId="0C87D02A" w14:textId="77777777" w:rsidR="0085747A" w:rsidRPr="00C63B3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49A42A" w14:textId="77777777" w:rsidR="00C63B35" w:rsidRPr="00C63B35" w:rsidRDefault="00C63B35" w:rsidP="00C63B3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>3.2 Efekty uczenia się dla przedmiotu</w:t>
      </w:r>
      <w:r w:rsidRPr="00C63B35">
        <w:rPr>
          <w:rFonts w:ascii="Corbel" w:hAnsi="Corbel"/>
          <w:sz w:val="24"/>
          <w:szCs w:val="24"/>
        </w:rPr>
        <w:t xml:space="preserve"> </w:t>
      </w:r>
    </w:p>
    <w:p w14:paraId="112BAEFC" w14:textId="77777777" w:rsidR="00C63B35" w:rsidRPr="00C63B35" w:rsidRDefault="00C63B35" w:rsidP="00C63B3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4"/>
        <w:gridCol w:w="1853"/>
      </w:tblGrid>
      <w:tr w:rsidR="00C63B35" w:rsidRPr="00C63B35" w14:paraId="454DE84B" w14:textId="77777777" w:rsidTr="00092B16">
        <w:tc>
          <w:tcPr>
            <w:tcW w:w="1701" w:type="dxa"/>
            <w:vAlign w:val="center"/>
          </w:tcPr>
          <w:p w14:paraId="53E4B736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8557F44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530015B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63B3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63B35" w:rsidRPr="00C63B35" w14:paraId="266B1671" w14:textId="77777777" w:rsidTr="00092B16">
        <w:tc>
          <w:tcPr>
            <w:tcW w:w="1701" w:type="dxa"/>
            <w:vAlign w:val="center"/>
          </w:tcPr>
          <w:p w14:paraId="58D564C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D8816D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73" w:type="dxa"/>
            <w:vAlign w:val="center"/>
          </w:tcPr>
          <w:p w14:paraId="38E0E2D7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B35" w:rsidRPr="00C63B35" w14:paraId="5575DA1C" w14:textId="77777777" w:rsidTr="00092B16">
        <w:tc>
          <w:tcPr>
            <w:tcW w:w="1701" w:type="dxa"/>
          </w:tcPr>
          <w:p w14:paraId="7548B9B3" w14:textId="77777777"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090144" w14:textId="77777777"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ma podstawową wiedzę z zakresu prawidłowej emisji głosu podczas śpiewania i mówienia, a także zna podstawy funkcjonowania i patologie aparatu mowy.</w:t>
            </w:r>
          </w:p>
        </w:tc>
        <w:tc>
          <w:tcPr>
            <w:tcW w:w="1873" w:type="dxa"/>
            <w:vAlign w:val="center"/>
          </w:tcPr>
          <w:p w14:paraId="2E823D49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PS.W13</w:t>
            </w:r>
          </w:p>
        </w:tc>
      </w:tr>
      <w:tr w:rsidR="00C63B35" w:rsidRPr="00C63B35" w14:paraId="4ED2ABB4" w14:textId="77777777" w:rsidTr="00092B16">
        <w:tc>
          <w:tcPr>
            <w:tcW w:w="1701" w:type="dxa"/>
          </w:tcPr>
          <w:p w14:paraId="253D44AE" w14:textId="77777777"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809F41" w14:textId="77777777"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73" w:type="dxa"/>
            <w:vAlign w:val="center"/>
          </w:tcPr>
          <w:p w14:paraId="736A447F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C63B35" w:rsidRPr="00C63B35" w14:paraId="6658B603" w14:textId="77777777" w:rsidTr="00092B16">
        <w:tc>
          <w:tcPr>
            <w:tcW w:w="1701" w:type="dxa"/>
          </w:tcPr>
          <w:p w14:paraId="03120411" w14:textId="77777777" w:rsidR="00C63B35" w:rsidRPr="00C63B35" w:rsidRDefault="00C63B35" w:rsidP="00092B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532B453" w14:textId="77777777" w:rsidR="00C63B35" w:rsidRPr="00C63B35" w:rsidRDefault="00C63B35" w:rsidP="00092B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Student posiada świadomość swojej wiedzy i umiejętności efektywnego wykorzystania swojego głosu dla budowania dobrej atmosfery podczas komunikacji z podopiecznymi pochodzącymi z różnych środowisk.</w:t>
            </w:r>
          </w:p>
        </w:tc>
        <w:tc>
          <w:tcPr>
            <w:tcW w:w="1873" w:type="dxa"/>
            <w:vAlign w:val="center"/>
          </w:tcPr>
          <w:p w14:paraId="653CBE2D" w14:textId="77777777" w:rsidR="00C63B35" w:rsidRPr="00C63B35" w:rsidRDefault="00C63B35" w:rsidP="00092B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</w:tc>
      </w:tr>
    </w:tbl>
    <w:p w14:paraId="744B7FFB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79B9CC" w14:textId="77777777" w:rsidR="00C63B35" w:rsidRPr="00C63B35" w:rsidRDefault="00C63B35" w:rsidP="00C63B3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 xml:space="preserve">3.3 Treści programowe </w:t>
      </w:r>
      <w:r w:rsidRPr="00C63B35">
        <w:rPr>
          <w:rFonts w:ascii="Corbel" w:hAnsi="Corbel"/>
          <w:sz w:val="24"/>
          <w:szCs w:val="24"/>
        </w:rPr>
        <w:t xml:space="preserve">  </w:t>
      </w:r>
    </w:p>
    <w:p w14:paraId="4BD97318" w14:textId="77777777" w:rsidR="00C63B35" w:rsidRPr="00C63B35" w:rsidRDefault="00C63B35" w:rsidP="00C63B3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Problematyka wykładu - nie dotyczy</w:t>
      </w:r>
    </w:p>
    <w:p w14:paraId="70212B18" w14:textId="77777777" w:rsidR="00C63B35" w:rsidRPr="00C63B35" w:rsidRDefault="00C63B35" w:rsidP="00C63B35">
      <w:pPr>
        <w:spacing w:after="0" w:line="240" w:lineRule="auto"/>
        <w:rPr>
          <w:rFonts w:ascii="Corbel" w:hAnsi="Corbel"/>
          <w:sz w:val="24"/>
          <w:szCs w:val="24"/>
        </w:rPr>
      </w:pPr>
    </w:p>
    <w:p w14:paraId="437F2D95" w14:textId="77777777" w:rsidR="00C63B35" w:rsidRPr="00C63B35" w:rsidRDefault="00C63B35" w:rsidP="00C63B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1047C55" w14:textId="77777777" w:rsidR="00C63B35" w:rsidRPr="00C63B35" w:rsidRDefault="00C63B35" w:rsidP="00C63B3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14:paraId="5A00E11E" w14:textId="77777777" w:rsidTr="00092B16">
        <w:tc>
          <w:tcPr>
            <w:tcW w:w="9639" w:type="dxa"/>
          </w:tcPr>
          <w:p w14:paraId="24227C22" w14:textId="77777777" w:rsidR="00C63B35" w:rsidRPr="00C63B35" w:rsidRDefault="00C63B35" w:rsidP="00092B1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3B35" w:rsidRPr="00C63B35" w14:paraId="36D60CE2" w14:textId="77777777" w:rsidTr="00092B16">
        <w:tc>
          <w:tcPr>
            <w:tcW w:w="9639" w:type="dxa"/>
          </w:tcPr>
          <w:p w14:paraId="6EC92D26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głosu.</w:t>
            </w:r>
          </w:p>
        </w:tc>
      </w:tr>
      <w:tr w:rsidR="00C63B35" w:rsidRPr="00C63B35" w14:paraId="6F6202B5" w14:textId="77777777" w:rsidTr="00092B16">
        <w:tc>
          <w:tcPr>
            <w:tcW w:w="9639" w:type="dxa"/>
          </w:tcPr>
          <w:p w14:paraId="4CB8FA2A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głosu.</w:t>
            </w:r>
          </w:p>
        </w:tc>
      </w:tr>
      <w:tr w:rsidR="00C63B35" w:rsidRPr="00C63B35" w14:paraId="3A7621A2" w14:textId="77777777" w:rsidTr="00092B16">
        <w:tc>
          <w:tcPr>
            <w:tcW w:w="9639" w:type="dxa"/>
          </w:tcPr>
          <w:p w14:paraId="1E0ED7B6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emisyjne pobudzające prawidłowy oddech przeponowy (</w:t>
            </w: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C63B35" w:rsidRPr="00C63B35" w14:paraId="3302E932" w14:textId="77777777" w:rsidTr="00092B16">
        <w:tc>
          <w:tcPr>
            <w:tcW w:w="9639" w:type="dxa"/>
          </w:tcPr>
          <w:p w14:paraId="60F50663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dźwięku.</w:t>
            </w:r>
          </w:p>
        </w:tc>
      </w:tr>
      <w:tr w:rsidR="00C63B35" w:rsidRPr="00C63B35" w14:paraId="7D56A8FE" w14:textId="77777777" w:rsidTr="00092B16">
        <w:tc>
          <w:tcPr>
            <w:tcW w:w="9639" w:type="dxa"/>
          </w:tcPr>
          <w:p w14:paraId="11B8E5DA" w14:textId="77777777" w:rsidR="00C63B35" w:rsidRPr="00C63B35" w:rsidRDefault="00C63B35" w:rsidP="00092B1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emisji głosu w śpiewie – poznanie wybranych piosenek z repertuaru dziecięcego.</w:t>
            </w:r>
          </w:p>
        </w:tc>
      </w:tr>
      <w:tr w:rsidR="00C63B35" w:rsidRPr="00C63B35" w14:paraId="5BD9CD98" w14:textId="77777777" w:rsidTr="00092B16">
        <w:tc>
          <w:tcPr>
            <w:tcW w:w="9639" w:type="dxa"/>
          </w:tcPr>
          <w:p w14:paraId="009E1F73" w14:textId="77777777" w:rsidR="00C63B35" w:rsidRPr="00C63B35" w:rsidRDefault="00C63B35" w:rsidP="00092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14:paraId="4D2925F7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elementy retoryki,</w:t>
            </w:r>
          </w:p>
          <w:p w14:paraId="3EA24E7F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14:paraId="73AA344D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mowa ciała,</w:t>
            </w:r>
          </w:p>
          <w:p w14:paraId="63A569D4" w14:textId="77777777" w:rsidR="00C63B35" w:rsidRPr="00C63B35" w:rsidRDefault="00C63B35" w:rsidP="00092B1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14:paraId="4DB1296B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8EC89D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3.4 Metody dydaktyczne</w:t>
      </w:r>
      <w:r w:rsidRPr="00C63B35">
        <w:rPr>
          <w:rFonts w:ascii="Corbel" w:hAnsi="Corbel"/>
          <w:b w:val="0"/>
          <w:smallCaps w:val="0"/>
          <w:szCs w:val="24"/>
        </w:rPr>
        <w:t xml:space="preserve"> </w:t>
      </w:r>
    </w:p>
    <w:p w14:paraId="20B2E13D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77AF77" w14:textId="77777777" w:rsidR="00C63B35" w:rsidRPr="00C63B35" w:rsidRDefault="00C63B35" w:rsidP="00C63B35">
      <w:pPr>
        <w:pStyle w:val="Akapitzlist"/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3B35">
        <w:rPr>
          <w:rFonts w:ascii="Corbel" w:hAnsi="Corbel"/>
          <w:sz w:val="24"/>
          <w:szCs w:val="24"/>
        </w:rPr>
        <w:t>warsztaty: analiza tekstów z dyskusją, metoda projektów (projekt praktyczny), praca w grupach (rozwiązywanie zadań, dyskusja), gry dydaktyczne.</w:t>
      </w:r>
    </w:p>
    <w:p w14:paraId="4F931496" w14:textId="77777777" w:rsidR="00C63B35" w:rsidRPr="00C63B35" w:rsidRDefault="00C63B35" w:rsidP="00C63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89ACB6" w14:textId="77777777" w:rsidR="00C63B35" w:rsidRPr="00C63B35" w:rsidRDefault="00C63B35" w:rsidP="00C63B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4. METODY I KRYTERIA OCENY </w:t>
      </w:r>
    </w:p>
    <w:p w14:paraId="34B3A360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4.1 Sposoby weryfikacji efektów uczenia się</w:t>
      </w:r>
    </w:p>
    <w:p w14:paraId="6A8F6ADF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C63B35" w:rsidRPr="00C63B35" w14:paraId="628F79C9" w14:textId="77777777" w:rsidTr="00536CEF">
        <w:tc>
          <w:tcPr>
            <w:tcW w:w="1985" w:type="dxa"/>
            <w:vAlign w:val="center"/>
          </w:tcPr>
          <w:p w14:paraId="1B03D46A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F8B375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C097E3F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(itp.: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33D22B5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</w:p>
          <w:p w14:paraId="1B696248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dydaktycznych </w:t>
            </w:r>
          </w:p>
          <w:p w14:paraId="34EC268B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3B35" w:rsidRPr="00C63B35" w14:paraId="36E2D083" w14:textId="77777777" w:rsidTr="00536CEF">
        <w:tc>
          <w:tcPr>
            <w:tcW w:w="1985" w:type="dxa"/>
          </w:tcPr>
          <w:p w14:paraId="35400550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63B3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4189A1D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DD3262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B35" w:rsidRPr="00C63B35" w14:paraId="734E0052" w14:textId="77777777" w:rsidTr="00536CEF">
        <w:tc>
          <w:tcPr>
            <w:tcW w:w="1985" w:type="dxa"/>
          </w:tcPr>
          <w:p w14:paraId="3666159F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583B0C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ćwiczenia w trakcie zajęć, zaliczenie ustne</w:t>
            </w:r>
          </w:p>
        </w:tc>
        <w:tc>
          <w:tcPr>
            <w:tcW w:w="2126" w:type="dxa"/>
          </w:tcPr>
          <w:p w14:paraId="24DDFD60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63B35" w:rsidRPr="00C63B35" w14:paraId="717056DC" w14:textId="77777777" w:rsidTr="00536CEF">
        <w:tc>
          <w:tcPr>
            <w:tcW w:w="1985" w:type="dxa"/>
          </w:tcPr>
          <w:p w14:paraId="126F4FB0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350DD31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0427ADD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63B3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DC1294F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5AB169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054F0C6" w14:textId="77777777" w:rsidR="00C63B35" w:rsidRPr="00C63B35" w:rsidRDefault="00C63B35" w:rsidP="00C63B3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14:paraId="5CB1CC7C" w14:textId="77777777" w:rsidTr="00536CEF">
        <w:tc>
          <w:tcPr>
            <w:tcW w:w="9670" w:type="dxa"/>
          </w:tcPr>
          <w:p w14:paraId="51A63C4C" w14:textId="77777777" w:rsidR="004F7E45" w:rsidRPr="00B67F79" w:rsidRDefault="004F7E45" w:rsidP="004F7E45">
            <w:pPr>
              <w:spacing w:after="0"/>
              <w:rPr>
                <w:sz w:val="24"/>
              </w:rPr>
            </w:pPr>
            <w:r w:rsidRPr="00B67F79">
              <w:rPr>
                <w:rFonts w:ascii="Corbel" w:hAnsi="Corbel"/>
                <w:sz w:val="24"/>
                <w:szCs w:val="24"/>
              </w:rPr>
              <w:t>Przygotowanie prezentacji słownej na dowolnie wybrany temat społeczny i wygłoszenie jej na forum grupy zajęciowej.</w:t>
            </w:r>
            <w:r w:rsidRPr="00C63B35">
              <w:t xml:space="preserve"> </w:t>
            </w:r>
            <w:r w:rsidRPr="00B67F79">
              <w:rPr>
                <w:sz w:val="24"/>
              </w:rPr>
              <w:t>Kryteria oceny projektów:</w:t>
            </w:r>
          </w:p>
          <w:p w14:paraId="71640EC4" w14:textId="77777777" w:rsidR="004F7E45" w:rsidRPr="00DD7B15" w:rsidRDefault="004F7E45" w:rsidP="004F7E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5,0 -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</w:t>
            </w:r>
            <w:r>
              <w:rPr>
                <w:rFonts w:ascii="Corbel" w:hAnsi="Corbel"/>
                <w:sz w:val="24"/>
                <w:szCs w:val="24"/>
              </w:rPr>
              <w:t xml:space="preserve">a </w:t>
            </w:r>
            <w:r w:rsidRPr="00DD7B15">
              <w:rPr>
                <w:rFonts w:ascii="Corbel" w:hAnsi="Corbel"/>
                <w:sz w:val="24"/>
                <w:szCs w:val="24"/>
              </w:rPr>
              <w:t>zdecydowanie samodzielnie przez studenta, który przedkłada twórcze rozwiązania na każdym</w:t>
            </w:r>
            <w:r>
              <w:rPr>
                <w:rFonts w:ascii="Corbel" w:hAnsi="Corbel"/>
                <w:sz w:val="24"/>
                <w:szCs w:val="24"/>
              </w:rPr>
              <w:t xml:space="preserve"> jej etapie</w:t>
            </w:r>
            <w:r w:rsidRPr="00DD7B15">
              <w:rPr>
                <w:rFonts w:ascii="Corbel" w:hAnsi="Corbel"/>
                <w:sz w:val="24"/>
                <w:szCs w:val="24"/>
              </w:rPr>
              <w:t>;</w:t>
            </w:r>
          </w:p>
          <w:p w14:paraId="26976945" w14:textId="77777777" w:rsidR="004F7E45" w:rsidRPr="00DD7B15" w:rsidRDefault="004F7E45" w:rsidP="004F7E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4,5 -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raczej samodzielnie przez studenta, który wymaga ukierunkowania na wybranych etapach projektu;</w:t>
            </w:r>
          </w:p>
          <w:p w14:paraId="19AE3D7B" w14:textId="77777777" w:rsidR="004F7E45" w:rsidRPr="00DD7B15" w:rsidRDefault="004F7E45" w:rsidP="004F7E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4,0 -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opracowany częściowo samodzielnie a częściowo pod kierunkiem nauczyciela. Student wymaga pomocy na wybranych etapach p</w:t>
            </w:r>
            <w:r>
              <w:rPr>
                <w:rFonts w:ascii="Corbel" w:hAnsi="Corbel"/>
                <w:sz w:val="24"/>
                <w:szCs w:val="24"/>
              </w:rPr>
              <w:t>rzygotowań</w:t>
            </w:r>
            <w:r w:rsidRPr="00DD7B15">
              <w:rPr>
                <w:rFonts w:ascii="Corbel" w:hAnsi="Corbel"/>
                <w:sz w:val="24"/>
                <w:szCs w:val="24"/>
              </w:rPr>
              <w:t>;</w:t>
            </w:r>
          </w:p>
          <w:p w14:paraId="4C79611D" w14:textId="77777777" w:rsidR="004F7E45" w:rsidRPr="00DD7B15" w:rsidRDefault="004F7E45" w:rsidP="004F7E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3,5 -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opracowany raczej pod kierunkiem nauczyciela, który udziela pomocy na większości etapów projektu</w:t>
            </w:r>
          </w:p>
          <w:p w14:paraId="678F6FAC" w14:textId="77777777" w:rsidR="004F7E45" w:rsidRPr="00DD7B15" w:rsidRDefault="004F7E45" w:rsidP="004F7E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3,0 - </w:t>
            </w:r>
            <w:r>
              <w:rPr>
                <w:rFonts w:ascii="Corbel" w:hAnsi="Corbel"/>
                <w:sz w:val="24"/>
                <w:szCs w:val="24"/>
              </w:rPr>
              <w:t>prezentacja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opracowan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 zdecydowanie pod kierunkiem nauczyciela. Student wymagał stałej pomocy na każdym etapie projektu;</w:t>
            </w:r>
          </w:p>
          <w:p w14:paraId="04BC0709" w14:textId="77777777" w:rsidR="004F7E45" w:rsidRPr="00DD7B15" w:rsidRDefault="004F7E45" w:rsidP="004F7E4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</w:t>
            </w:r>
            <w:r>
              <w:rPr>
                <w:rFonts w:ascii="Corbel" w:hAnsi="Corbel"/>
                <w:sz w:val="24"/>
                <w:szCs w:val="24"/>
              </w:rPr>
              <w:t>prezentacji</w:t>
            </w:r>
            <w:r w:rsidRPr="00DD7B15">
              <w:rPr>
                <w:rFonts w:ascii="Corbel" w:hAnsi="Corbel"/>
                <w:sz w:val="24"/>
                <w:szCs w:val="24"/>
              </w:rPr>
              <w:t xml:space="preserve">, jego wiedza i umiejętności są niewystarczające na każdym etapie projektu. </w:t>
            </w:r>
          </w:p>
          <w:p w14:paraId="3C6686D0" w14:textId="77777777" w:rsidR="004F7E45" w:rsidRDefault="004F7E45" w:rsidP="004F7E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A59780" w14:textId="5C1CA301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2BFE99B9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5C1E87" w14:textId="77777777" w:rsidR="00C63B35" w:rsidRPr="00C63B35" w:rsidRDefault="00C63B35" w:rsidP="00C63B3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3B3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60C1675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C63B35" w:rsidRPr="00C63B35" w14:paraId="0E62FCA3" w14:textId="77777777" w:rsidTr="00536CEF">
        <w:tc>
          <w:tcPr>
            <w:tcW w:w="4962" w:type="dxa"/>
            <w:vAlign w:val="center"/>
          </w:tcPr>
          <w:p w14:paraId="38C6522F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B4B9A16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3B35" w:rsidRPr="00C63B35" w14:paraId="7C146127" w14:textId="77777777" w:rsidTr="00536CEF">
        <w:tc>
          <w:tcPr>
            <w:tcW w:w="4962" w:type="dxa"/>
          </w:tcPr>
          <w:p w14:paraId="0682A700" w14:textId="77777777" w:rsidR="00C63B35" w:rsidRPr="00C63B35" w:rsidRDefault="00C63B35" w:rsidP="001157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D4D5DCD" w14:textId="77777777" w:rsidR="00C63B35" w:rsidRPr="00C63B35" w:rsidRDefault="002467FD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3B35" w:rsidRPr="00C63B35" w14:paraId="34B1A9CB" w14:textId="77777777" w:rsidTr="00536CEF">
        <w:tc>
          <w:tcPr>
            <w:tcW w:w="4962" w:type="dxa"/>
          </w:tcPr>
          <w:p w14:paraId="34E013A6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35E9229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2E19F3FB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3B35" w:rsidRPr="00C63B35" w14:paraId="7F01B5F7" w14:textId="77777777" w:rsidTr="00536CEF">
        <w:tc>
          <w:tcPr>
            <w:tcW w:w="4962" w:type="dxa"/>
          </w:tcPr>
          <w:p w14:paraId="1ECBA0C6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– praca własna studenta.)</w:t>
            </w:r>
          </w:p>
        </w:tc>
        <w:tc>
          <w:tcPr>
            <w:tcW w:w="4677" w:type="dxa"/>
          </w:tcPr>
          <w:p w14:paraId="04E37F1C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900AF9" w14:textId="77777777" w:rsidR="00C63B35" w:rsidRPr="00C63B35" w:rsidRDefault="002467FD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3B35" w:rsidRPr="00C63B35" w14:paraId="54A03CBC" w14:textId="77777777" w:rsidTr="00536CEF">
        <w:tc>
          <w:tcPr>
            <w:tcW w:w="4962" w:type="dxa"/>
          </w:tcPr>
          <w:p w14:paraId="7FAEB7D1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ECD20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3B35" w:rsidRPr="00C63B35" w14:paraId="67E4C7BB" w14:textId="77777777" w:rsidTr="00536CEF">
        <w:tc>
          <w:tcPr>
            <w:tcW w:w="4962" w:type="dxa"/>
          </w:tcPr>
          <w:p w14:paraId="2246D8BB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3B3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F54F02" w14:textId="77777777" w:rsidR="00C63B35" w:rsidRPr="00C63B35" w:rsidRDefault="00C63B35" w:rsidP="00536CE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ECF4020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63B3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DBFABD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2F332D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>6. PRAKTYKI ZAWODOWE W RAMACH PRZEDMIOTU</w:t>
      </w:r>
    </w:p>
    <w:p w14:paraId="6ECB0B67" w14:textId="77777777"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456"/>
      </w:tblGrid>
      <w:tr w:rsidR="00C63B35" w:rsidRPr="00C63B35" w14:paraId="3E6561D3" w14:textId="77777777" w:rsidTr="00536CEF">
        <w:trPr>
          <w:trHeight w:val="397"/>
        </w:trPr>
        <w:tc>
          <w:tcPr>
            <w:tcW w:w="4111" w:type="dxa"/>
          </w:tcPr>
          <w:p w14:paraId="7E81683F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5894693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C63B35" w:rsidRPr="00C63B35" w14:paraId="1E17EA19" w14:textId="77777777" w:rsidTr="00536CEF">
        <w:trPr>
          <w:trHeight w:val="397"/>
        </w:trPr>
        <w:tc>
          <w:tcPr>
            <w:tcW w:w="4111" w:type="dxa"/>
          </w:tcPr>
          <w:p w14:paraId="5266AF1F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48591F70" w14:textId="77777777" w:rsidR="00C63B35" w:rsidRPr="00C63B35" w:rsidRDefault="00C63B35" w:rsidP="00536C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67C95D4" w14:textId="77777777"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8CAA33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3B35">
        <w:rPr>
          <w:rFonts w:ascii="Corbel" w:hAnsi="Corbel"/>
          <w:smallCaps w:val="0"/>
          <w:szCs w:val="24"/>
        </w:rPr>
        <w:t xml:space="preserve">7. LITERATURA </w:t>
      </w:r>
    </w:p>
    <w:p w14:paraId="636A4B9B" w14:textId="77777777" w:rsidR="00C63B35" w:rsidRPr="00C63B35" w:rsidRDefault="00C63B35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3B35" w:rsidRPr="00C63B35" w14:paraId="48EC723E" w14:textId="77777777" w:rsidTr="00536CEF">
        <w:trPr>
          <w:trHeight w:val="397"/>
        </w:trPr>
        <w:tc>
          <w:tcPr>
            <w:tcW w:w="9639" w:type="dxa"/>
          </w:tcPr>
          <w:p w14:paraId="7FE3546B" w14:textId="77777777" w:rsidR="00C63B35" w:rsidRPr="00C63B35" w:rsidRDefault="00C63B35" w:rsidP="00536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2A8847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C63B35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  <w:p w14:paraId="2DBAEBED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C63B35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14:paraId="76F9BEA8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3B35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C63B35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C63B35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14:paraId="661431E2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C63B35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14:paraId="2FCA98DF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C63B35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14:paraId="0A5780D3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C63B35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14:paraId="59F5E203" w14:textId="77777777" w:rsidR="00C63B35" w:rsidRPr="00C63B35" w:rsidRDefault="00C63B35" w:rsidP="00536CEF">
            <w:pPr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C63B35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</w:tc>
      </w:tr>
      <w:tr w:rsidR="00C63B35" w:rsidRPr="00C63B35" w14:paraId="545D21B8" w14:textId="77777777" w:rsidTr="00A3455F">
        <w:trPr>
          <w:trHeight w:val="397"/>
        </w:trPr>
        <w:tc>
          <w:tcPr>
            <w:tcW w:w="9639" w:type="dxa"/>
          </w:tcPr>
          <w:p w14:paraId="31E7969B" w14:textId="77777777" w:rsidR="00C63B35" w:rsidRPr="00C63B35" w:rsidRDefault="00C63B35" w:rsidP="00A34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3B3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89893C" w14:textId="77777777" w:rsidR="00C63B35" w:rsidRPr="00C63B35" w:rsidRDefault="00C63B35" w:rsidP="00A3455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C63B35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14:paraId="63627CDD" w14:textId="77777777" w:rsidR="00C63B35" w:rsidRPr="00C63B35" w:rsidRDefault="00C63B35" w:rsidP="00A3455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63B35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C63B35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C63B35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14:paraId="13E37E37" w14:textId="77777777" w:rsidR="00C63B35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6DCCD0" w14:textId="77777777" w:rsidR="001A3AF7" w:rsidRPr="00C63B35" w:rsidRDefault="00C63B35" w:rsidP="00C63B3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  <w:sectPr w:rsidR="001A3AF7" w:rsidRPr="00C63B3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C63B35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p w14:paraId="24571052" w14:textId="77777777" w:rsidR="001A3AF7" w:rsidRPr="00C63B35" w:rsidRDefault="001A3AF7" w:rsidP="00C63B35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1A3AF7" w:rsidRPr="00C63B3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B19DB94" w14:textId="77777777" w:rsidR="001A3AF7" w:rsidRPr="00C63B35" w:rsidRDefault="001A3AF7" w:rsidP="00C63B35">
      <w:pPr>
        <w:pStyle w:val="Punktygwne"/>
        <w:tabs>
          <w:tab w:val="left" w:pos="915"/>
        </w:tabs>
        <w:spacing w:before="0" w:after="0"/>
        <w:rPr>
          <w:rFonts w:ascii="Corbel" w:hAnsi="Corbel"/>
          <w:szCs w:val="24"/>
        </w:rPr>
      </w:pPr>
    </w:p>
    <w:sectPr w:rsidR="001A3AF7" w:rsidRPr="00C63B3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EB9C1" w14:textId="77777777" w:rsidR="00232DC1" w:rsidRDefault="00232DC1" w:rsidP="00C16ABF">
      <w:pPr>
        <w:spacing w:after="0" w:line="240" w:lineRule="auto"/>
      </w:pPr>
      <w:r>
        <w:separator/>
      </w:r>
    </w:p>
  </w:endnote>
  <w:endnote w:type="continuationSeparator" w:id="0">
    <w:p w14:paraId="3F407AC7" w14:textId="77777777" w:rsidR="00232DC1" w:rsidRDefault="00232D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C4B97" w14:textId="77777777" w:rsidR="00232DC1" w:rsidRDefault="00232DC1" w:rsidP="00C16ABF">
      <w:pPr>
        <w:spacing w:after="0" w:line="240" w:lineRule="auto"/>
      </w:pPr>
      <w:r>
        <w:separator/>
      </w:r>
    </w:p>
  </w:footnote>
  <w:footnote w:type="continuationSeparator" w:id="0">
    <w:p w14:paraId="229DA7D8" w14:textId="77777777" w:rsidR="00232DC1" w:rsidRDefault="00232DC1" w:rsidP="00C16ABF">
      <w:pPr>
        <w:spacing w:after="0" w:line="240" w:lineRule="auto"/>
      </w:pPr>
      <w:r>
        <w:continuationSeparator/>
      </w:r>
    </w:p>
  </w:footnote>
  <w:footnote w:id="1">
    <w:p w14:paraId="685E3615" w14:textId="77777777" w:rsidR="00C63B35" w:rsidRDefault="00C63B35" w:rsidP="00C63B3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6D1"/>
    <w:rsid w:val="00070ED6"/>
    <w:rsid w:val="000742DC"/>
    <w:rsid w:val="00084C12"/>
    <w:rsid w:val="0009462C"/>
    <w:rsid w:val="00094B12"/>
    <w:rsid w:val="00096C46"/>
    <w:rsid w:val="000A0329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705"/>
    <w:rsid w:val="00124BFF"/>
    <w:rsid w:val="0012560E"/>
    <w:rsid w:val="00127108"/>
    <w:rsid w:val="00134B13"/>
    <w:rsid w:val="001459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3AF7"/>
    <w:rsid w:val="001A70D2"/>
    <w:rsid w:val="001D657B"/>
    <w:rsid w:val="001D7B54"/>
    <w:rsid w:val="001E0209"/>
    <w:rsid w:val="001F2CA2"/>
    <w:rsid w:val="002144C0"/>
    <w:rsid w:val="0022477D"/>
    <w:rsid w:val="002278A9"/>
    <w:rsid w:val="00232DC1"/>
    <w:rsid w:val="002336F9"/>
    <w:rsid w:val="0024028F"/>
    <w:rsid w:val="00244ABC"/>
    <w:rsid w:val="002467FD"/>
    <w:rsid w:val="0025587E"/>
    <w:rsid w:val="002700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6AD"/>
    <w:rsid w:val="0030395F"/>
    <w:rsid w:val="00305C92"/>
    <w:rsid w:val="003151C5"/>
    <w:rsid w:val="00334397"/>
    <w:rsid w:val="003343CF"/>
    <w:rsid w:val="00337600"/>
    <w:rsid w:val="00346FE9"/>
    <w:rsid w:val="0034759A"/>
    <w:rsid w:val="003503F6"/>
    <w:rsid w:val="003530DD"/>
    <w:rsid w:val="00363F78"/>
    <w:rsid w:val="003A0A5B"/>
    <w:rsid w:val="003A1176"/>
    <w:rsid w:val="003A5D34"/>
    <w:rsid w:val="003B40D8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778"/>
    <w:rsid w:val="00490F7D"/>
    <w:rsid w:val="00491678"/>
    <w:rsid w:val="004968E2"/>
    <w:rsid w:val="004A3EEA"/>
    <w:rsid w:val="004A4D1F"/>
    <w:rsid w:val="004D5282"/>
    <w:rsid w:val="004F1551"/>
    <w:rsid w:val="004F55A3"/>
    <w:rsid w:val="004F641D"/>
    <w:rsid w:val="004F7E45"/>
    <w:rsid w:val="0050496F"/>
    <w:rsid w:val="00513B6F"/>
    <w:rsid w:val="00517C63"/>
    <w:rsid w:val="005318E7"/>
    <w:rsid w:val="005363C4"/>
    <w:rsid w:val="00536BDE"/>
    <w:rsid w:val="00543ACC"/>
    <w:rsid w:val="0056696D"/>
    <w:rsid w:val="005823A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91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5D9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33B8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37A6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69E7"/>
    <w:rsid w:val="009508DF"/>
    <w:rsid w:val="00950DAC"/>
    <w:rsid w:val="00954A07"/>
    <w:rsid w:val="00974E99"/>
    <w:rsid w:val="009918B1"/>
    <w:rsid w:val="00997F14"/>
    <w:rsid w:val="009A78D9"/>
    <w:rsid w:val="009B4007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16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E4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80E"/>
    <w:rsid w:val="00B96A8A"/>
    <w:rsid w:val="00BB520A"/>
    <w:rsid w:val="00BD3869"/>
    <w:rsid w:val="00BD66E9"/>
    <w:rsid w:val="00BD6FF4"/>
    <w:rsid w:val="00BF0A8A"/>
    <w:rsid w:val="00BF2C41"/>
    <w:rsid w:val="00BF3485"/>
    <w:rsid w:val="00C058B4"/>
    <w:rsid w:val="00C05F44"/>
    <w:rsid w:val="00C105FA"/>
    <w:rsid w:val="00C131B5"/>
    <w:rsid w:val="00C16ABF"/>
    <w:rsid w:val="00C170A0"/>
    <w:rsid w:val="00C170AE"/>
    <w:rsid w:val="00C26CB7"/>
    <w:rsid w:val="00C324C1"/>
    <w:rsid w:val="00C36992"/>
    <w:rsid w:val="00C53CAC"/>
    <w:rsid w:val="00C56036"/>
    <w:rsid w:val="00C56E39"/>
    <w:rsid w:val="00C61DC5"/>
    <w:rsid w:val="00C63B35"/>
    <w:rsid w:val="00C67E92"/>
    <w:rsid w:val="00C70A26"/>
    <w:rsid w:val="00C766DF"/>
    <w:rsid w:val="00C94B98"/>
    <w:rsid w:val="00CA2B96"/>
    <w:rsid w:val="00CA5089"/>
    <w:rsid w:val="00CD6897"/>
    <w:rsid w:val="00CE352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865"/>
    <w:rsid w:val="00DA2114"/>
    <w:rsid w:val="00DC2B5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BB0"/>
    <w:rsid w:val="00EC4899"/>
    <w:rsid w:val="00ED03AB"/>
    <w:rsid w:val="00ED32D2"/>
    <w:rsid w:val="00EE32DE"/>
    <w:rsid w:val="00EE5457"/>
    <w:rsid w:val="00EF724B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01C9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2A191"/>
  <w15:docId w15:val="{2EDA98E8-D17E-4DAE-89FC-888107FC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76203-5FA7-4DE1-881F-FF9F17FAF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910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3</cp:revision>
  <cp:lastPrinted>2019-02-06T12:12:00Z</cp:lastPrinted>
  <dcterms:created xsi:type="dcterms:W3CDTF">2026-06-10T11:43:00Z</dcterms:created>
  <dcterms:modified xsi:type="dcterms:W3CDTF">2026-06-10T19:58:00Z</dcterms:modified>
</cp:coreProperties>
</file>